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FF6" w:rsidRDefault="00003E00">
      <w:pPr>
        <w:jc w:val="center"/>
        <w:rPr>
          <w:b/>
          <w:sz w:val="24"/>
        </w:rPr>
      </w:pPr>
      <w:r>
        <w:rPr>
          <w:b/>
          <w:sz w:val="24"/>
        </w:rPr>
        <w:t xml:space="preserve">ANEXO </w:t>
      </w:r>
      <w:r w:rsidR="00FC4E50">
        <w:rPr>
          <w:b/>
          <w:sz w:val="24"/>
        </w:rPr>
        <w:t>X</w:t>
      </w:r>
    </w:p>
    <w:p w:rsidR="00D41FF6" w:rsidRDefault="00D41FF6" w:rsidP="00FC4E50">
      <w:pPr>
        <w:pStyle w:val="Corpodetexto2"/>
      </w:pPr>
      <w:r>
        <w:t xml:space="preserve">MODELO DE DECLARAÇÃO </w:t>
      </w:r>
      <w:r w:rsidR="00FC4E50">
        <w:t>DE CONHECIMENTO</w:t>
      </w:r>
    </w:p>
    <w:p w:rsidR="00D41FF6" w:rsidRDefault="00D41FF6">
      <w:pPr>
        <w:pStyle w:val="Corpodetexto2"/>
        <w:rPr>
          <w:b w:val="0"/>
          <w:sz w:val="20"/>
        </w:rPr>
      </w:pPr>
    </w:p>
    <w:p w:rsidR="00D41FF6" w:rsidRDefault="006757E1" w:rsidP="00A65F76">
      <w:pPr>
        <w:widowControl w:val="0"/>
        <w:jc w:val="center"/>
        <w:rPr>
          <w:sz w:val="19"/>
        </w:rPr>
      </w:pPr>
      <w:r>
        <w:rPr>
          <w:sz w:val="19"/>
        </w:rPr>
        <w:t>(Modelo de declaração a ser apresentado</w:t>
      </w:r>
      <w:r w:rsidR="00322B58">
        <w:rPr>
          <w:sz w:val="19"/>
        </w:rPr>
        <w:t xml:space="preserve"> nos </w:t>
      </w:r>
      <w:r w:rsidR="00322B58" w:rsidRPr="005E3749">
        <w:rPr>
          <w:sz w:val="19"/>
        </w:rPr>
        <w:t xml:space="preserve">termos </w:t>
      </w:r>
      <w:r w:rsidR="003079A1" w:rsidRPr="005E3749">
        <w:rPr>
          <w:sz w:val="19"/>
        </w:rPr>
        <w:t>d</w:t>
      </w:r>
      <w:r w:rsidR="00FC4E50">
        <w:rPr>
          <w:sz w:val="19"/>
        </w:rPr>
        <w:t>o</w:t>
      </w:r>
      <w:r w:rsidR="004B63F1">
        <w:rPr>
          <w:sz w:val="19"/>
        </w:rPr>
        <w:t xml:space="preserve"> </w:t>
      </w:r>
      <w:r w:rsidR="00FC4E50">
        <w:rPr>
          <w:sz w:val="19"/>
        </w:rPr>
        <w:t>sub</w:t>
      </w:r>
      <w:r w:rsidR="003079A1" w:rsidRPr="005E3749">
        <w:rPr>
          <w:sz w:val="19"/>
        </w:rPr>
        <w:t xml:space="preserve">item </w:t>
      </w:r>
      <w:r w:rsidR="00FC4E50">
        <w:rPr>
          <w:sz w:val="19"/>
        </w:rPr>
        <w:t>13.2.5</w:t>
      </w:r>
      <w:r w:rsidR="006A0C71" w:rsidRPr="005E3749">
        <w:rPr>
          <w:sz w:val="19"/>
        </w:rPr>
        <w:t xml:space="preserve"> </w:t>
      </w:r>
      <w:r w:rsidR="00D41FF6" w:rsidRPr="005E3749">
        <w:rPr>
          <w:sz w:val="19"/>
        </w:rPr>
        <w:t>do Edital)</w:t>
      </w:r>
    </w:p>
    <w:p w:rsidR="00D41FF6" w:rsidRDefault="00D41FF6">
      <w:pPr>
        <w:pStyle w:val="Ttulo3"/>
        <w:spacing w:before="200"/>
      </w:pPr>
    </w:p>
    <w:p w:rsidR="00A46460" w:rsidRPr="00A46460" w:rsidRDefault="00A46460" w:rsidP="00A46460"/>
    <w:p w:rsidR="00D41FF6" w:rsidRDefault="00D41FF6">
      <w:pPr>
        <w:pStyle w:val="Ttulo4"/>
        <w:rPr>
          <w:sz w:val="20"/>
        </w:rPr>
      </w:pPr>
      <w:r w:rsidRPr="00104871">
        <w:rPr>
          <w:sz w:val="20"/>
        </w:rPr>
        <w:t xml:space="preserve">REF.: PREGÃO </w:t>
      </w:r>
      <w:r w:rsidR="00934C78" w:rsidRPr="00104871">
        <w:rPr>
          <w:sz w:val="20"/>
        </w:rPr>
        <w:t>ELETRÔNICO</w:t>
      </w:r>
      <w:r w:rsidRPr="00104871">
        <w:rPr>
          <w:sz w:val="20"/>
        </w:rPr>
        <w:t xml:space="preserve"> Nº </w:t>
      </w:r>
      <w:r w:rsidR="00D518A3">
        <w:rPr>
          <w:sz w:val="20"/>
        </w:rPr>
        <w:t>01</w:t>
      </w:r>
      <w:r w:rsidR="00AF4B02" w:rsidRPr="00104871">
        <w:rPr>
          <w:sz w:val="20"/>
        </w:rPr>
        <w:t>/</w:t>
      </w:r>
      <w:r w:rsidR="00EA58B2" w:rsidRPr="00104871">
        <w:rPr>
          <w:sz w:val="20"/>
        </w:rPr>
        <w:t>202</w:t>
      </w:r>
      <w:r w:rsidR="00D518A3">
        <w:rPr>
          <w:sz w:val="20"/>
        </w:rPr>
        <w:t>4</w:t>
      </w:r>
    </w:p>
    <w:p w:rsidR="00D41FF6" w:rsidRDefault="00D41FF6"/>
    <w:p w:rsidR="00D41FF6" w:rsidRDefault="00D41FF6"/>
    <w:p w:rsidR="00A46460" w:rsidRDefault="00A46460"/>
    <w:p w:rsidR="009145DF" w:rsidRDefault="009145DF"/>
    <w:p w:rsidR="00D41FF6" w:rsidRPr="00FC4E50" w:rsidRDefault="004B38B4" w:rsidP="00FC4E50">
      <w:pPr>
        <w:pStyle w:val="Corpodetexto3"/>
        <w:rPr>
          <w:rFonts w:cs="Arial"/>
        </w:rPr>
      </w:pPr>
      <w:r>
        <w:t xml:space="preserve">A empresa _____________________________________________, inscrita no CNPJ sob o nº __________________________, por intermédio de </w:t>
      </w:r>
      <w:proofErr w:type="gramStart"/>
      <w:r>
        <w:t>seu(</w:t>
      </w:r>
      <w:proofErr w:type="gramEnd"/>
      <w:r>
        <w:t xml:space="preserve">s) representante(s) legal(ais) abaixo assinado(s), DECLARA, sob as penas da Lei, </w:t>
      </w:r>
      <w:r w:rsidR="00FC4E50">
        <w:t xml:space="preserve">o </w:t>
      </w:r>
      <w:r w:rsidR="00FC4E50" w:rsidRPr="00CF70D3">
        <w:rPr>
          <w:rFonts w:cs="Arial"/>
        </w:rPr>
        <w:t>pleno conhecimento das condições da prestação de serviço e dos locais de prestação dos serviços</w:t>
      </w:r>
      <w:r w:rsidR="00FC4E50">
        <w:rPr>
          <w:rFonts w:cs="Arial"/>
        </w:rPr>
        <w:t xml:space="preserve"> do Pregão Eletrônico nº 12/2023 e</w:t>
      </w:r>
      <w:r w:rsidR="00FC4E50">
        <w:rPr>
          <w:b/>
          <w:bCs/>
        </w:rPr>
        <w:t xml:space="preserve"> </w:t>
      </w:r>
      <w:r w:rsidR="00FC4E50" w:rsidRPr="00FC4E50">
        <w:rPr>
          <w:bCs/>
        </w:rPr>
        <w:t xml:space="preserve">que está ciente que sua participação implica a aceitação dos termos do Edital </w:t>
      </w:r>
      <w:r w:rsidR="00FC4E50">
        <w:rPr>
          <w:bCs/>
        </w:rPr>
        <w:t>do referido certame</w:t>
      </w:r>
      <w:r w:rsidR="00FC4E50" w:rsidRPr="00FC4E50">
        <w:rPr>
          <w:bCs/>
        </w:rPr>
        <w:t>.</w:t>
      </w:r>
    </w:p>
    <w:p w:rsidR="00FC4E50" w:rsidRDefault="00FC4E50" w:rsidP="00FC4E50">
      <w:pPr>
        <w:pStyle w:val="Corpodetexto3"/>
        <w:rPr>
          <w:rFonts w:cs="Arial"/>
        </w:rPr>
      </w:pPr>
    </w:p>
    <w:p w:rsidR="00FC4E50" w:rsidRDefault="00FC4E50" w:rsidP="00FC4E50">
      <w:pPr>
        <w:pStyle w:val="Corpodetexto3"/>
      </w:pP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D41FF6" w:rsidRDefault="00D41FF6" w:rsidP="000C284E">
      <w:pPr>
        <w:jc w:val="center"/>
        <w:rPr>
          <w:sz w:val="20"/>
        </w:rPr>
      </w:pPr>
      <w:r>
        <w:rPr>
          <w:sz w:val="20"/>
        </w:rPr>
        <w:t>Local e Data</w:t>
      </w: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A46460" w:rsidRDefault="00A46460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DE1F51" w:rsidRDefault="00DE1F51" w:rsidP="000C284E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 xml:space="preserve">Assinatura </w:t>
      </w:r>
      <w:proofErr w:type="gramStart"/>
      <w:r>
        <w:rPr>
          <w:b w:val="0"/>
          <w:sz w:val="20"/>
        </w:rPr>
        <w:t>do(</w:t>
      </w:r>
      <w:proofErr w:type="gramEnd"/>
      <w:r>
        <w:rPr>
          <w:b w:val="0"/>
          <w:sz w:val="20"/>
        </w:rPr>
        <w:t>s) Representante(s) Legal(ais)</w:t>
      </w:r>
    </w:p>
    <w:p w:rsidR="00D41FF6" w:rsidRDefault="00D41FF6" w:rsidP="000C284E">
      <w:pPr>
        <w:spacing w:line="360" w:lineRule="auto"/>
        <w:jc w:val="center"/>
        <w:rPr>
          <w:sz w:val="20"/>
        </w:rPr>
      </w:pPr>
      <w:bookmarkStart w:id="0" w:name="_GoBack"/>
      <w:bookmarkEnd w:id="0"/>
    </w:p>
    <w:sectPr w:rsidR="00D41FF6" w:rsidSect="00290D0B">
      <w:headerReference w:type="default" r:id="rId7"/>
      <w:footerReference w:type="default" r:id="rId8"/>
      <w:pgSz w:w="11907" w:h="16840" w:code="9"/>
      <w:pgMar w:top="1701" w:right="1134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05D" w:rsidRDefault="0062505D">
      <w:r>
        <w:separator/>
      </w:r>
    </w:p>
  </w:endnote>
  <w:endnote w:type="continuationSeparator" w:id="0">
    <w:p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F6" w:rsidRPr="00B753D0" w:rsidRDefault="00290D0B">
    <w:pPr>
      <w:pStyle w:val="Rodap"/>
      <w:pBdr>
        <w:top w:val="single" w:sz="4" w:space="1" w:color="auto"/>
      </w:pBdr>
      <w:rPr>
        <w:rFonts w:ascii="Arial" w:hAnsi="Arial"/>
        <w:sz w:val="18"/>
        <w:szCs w:val="18"/>
      </w:rPr>
    </w:pPr>
    <w:r>
      <w:rPr>
        <w:rFonts w:ascii="Arial" w:hAnsi="Arial"/>
        <w:b/>
        <w:i/>
        <w:noProof/>
        <w:sz w:val="18"/>
        <w:szCs w:val="18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34.4pt;margin-top:-53.4pt;width:50.4pt;height:50.4pt;z-index:-251658752" o:allowincell="f">
          <v:imagedata r:id="rId1" o:title=""/>
        </v:shape>
        <o:OLEObject Type="Embed" ProgID="PBrush" ShapeID="_x0000_s2052" DrawAspect="Content" ObjectID="_1769927153" r:id="rId2"/>
      </w:object>
    </w:r>
    <w:r w:rsidR="00D41FF6" w:rsidRPr="00B753D0">
      <w:rPr>
        <w:rFonts w:ascii="Arial" w:hAnsi="Arial"/>
        <w:b/>
        <w:i/>
        <w:sz w:val="18"/>
        <w:szCs w:val="18"/>
      </w:rPr>
      <w:t>BHTRANS</w:t>
    </w:r>
    <w:r w:rsidR="00934C78">
      <w:rPr>
        <w:rFonts w:ascii="Arial" w:hAnsi="Arial"/>
        <w:sz w:val="18"/>
        <w:szCs w:val="18"/>
      </w:rPr>
      <w:t xml:space="preserve"> – PE</w:t>
    </w:r>
    <w:r w:rsidR="00D41FF6" w:rsidRPr="00B753D0">
      <w:rPr>
        <w:rFonts w:ascii="Arial" w:hAnsi="Arial"/>
        <w:sz w:val="18"/>
        <w:szCs w:val="18"/>
      </w:rPr>
      <w:t xml:space="preserve"> n.º </w:t>
    </w:r>
    <w:r w:rsidR="00310EE1">
      <w:rPr>
        <w:rFonts w:ascii="Arial" w:hAnsi="Arial"/>
        <w:sz w:val="18"/>
        <w:szCs w:val="18"/>
      </w:rPr>
      <w:t>01</w:t>
    </w:r>
    <w:r w:rsidR="00EA58B2" w:rsidRPr="005E3749">
      <w:rPr>
        <w:rFonts w:ascii="Arial" w:hAnsi="Arial"/>
        <w:sz w:val="18"/>
        <w:szCs w:val="18"/>
      </w:rPr>
      <w:t>/202</w:t>
    </w:r>
    <w:r w:rsidR="00310EE1">
      <w:rPr>
        <w:rFonts w:ascii="Arial" w:hAnsi="Arial"/>
        <w:sz w:val="18"/>
        <w:szCs w:val="18"/>
      </w:rPr>
      <w:t>4</w:t>
    </w:r>
    <w:r w:rsidR="00D41FF6" w:rsidRPr="00B753D0">
      <w:rPr>
        <w:rFonts w:ascii="Arial" w:hAnsi="Arial"/>
        <w:sz w:val="18"/>
        <w:szCs w:val="18"/>
      </w:rPr>
      <w:t xml:space="preserve"> – Anexo </w:t>
    </w:r>
    <w:r w:rsidR="00FC4E50">
      <w:rPr>
        <w:rFonts w:ascii="Arial" w:hAnsi="Arial"/>
        <w:sz w:val="18"/>
        <w:szCs w:val="18"/>
      </w:rPr>
      <w:t>X</w:t>
    </w:r>
    <w:r w:rsidR="00D41FF6" w:rsidRPr="00B753D0">
      <w:rPr>
        <w:rFonts w:ascii="Arial" w:hAnsi="Arial"/>
        <w:sz w:val="18"/>
        <w:szCs w:val="18"/>
      </w:rPr>
      <w:t xml:space="preserve"> – Modelo de Declaraçã</w:t>
    </w:r>
    <w:r w:rsidR="00B753D0" w:rsidRPr="00B753D0">
      <w:rPr>
        <w:rFonts w:ascii="Arial" w:hAnsi="Arial"/>
        <w:sz w:val="18"/>
        <w:szCs w:val="18"/>
      </w:rPr>
      <w:t xml:space="preserve">o de </w:t>
    </w:r>
    <w:r w:rsidR="00FC4E50">
      <w:rPr>
        <w:rFonts w:ascii="Arial" w:hAnsi="Arial"/>
        <w:sz w:val="18"/>
        <w:szCs w:val="18"/>
      </w:rPr>
      <w:t>Conhecimento</w:t>
    </w:r>
    <w:r w:rsidR="00D41FF6" w:rsidRPr="00B753D0">
      <w:rPr>
        <w:rFonts w:ascii="Arial" w:hAnsi="Arial"/>
        <w:sz w:val="18"/>
        <w:szCs w:val="18"/>
      </w:rPr>
      <w:t xml:space="preserve"> – </w:t>
    </w:r>
    <w:r w:rsidR="00D41FF6" w:rsidRPr="00B753D0">
      <w:rPr>
        <w:rFonts w:ascii="Arial" w:hAnsi="Arial"/>
        <w:snapToGrid w:val="0"/>
        <w:sz w:val="18"/>
        <w:szCs w:val="18"/>
      </w:rPr>
      <w:t xml:space="preserve">Página </w:t>
    </w:r>
    <w:r w:rsidR="004C30B7" w:rsidRPr="00B753D0">
      <w:rPr>
        <w:rFonts w:ascii="Arial" w:hAnsi="Arial"/>
        <w:snapToGrid w:val="0"/>
        <w:sz w:val="18"/>
        <w:szCs w:val="18"/>
      </w:rPr>
      <w:fldChar w:fldCharType="begin"/>
    </w:r>
    <w:r w:rsidR="00D41FF6" w:rsidRPr="00B753D0">
      <w:rPr>
        <w:rFonts w:ascii="Arial" w:hAnsi="Arial"/>
        <w:snapToGrid w:val="0"/>
        <w:sz w:val="18"/>
        <w:szCs w:val="18"/>
      </w:rPr>
      <w:instrText xml:space="preserve"> PAGE </w:instrText>
    </w:r>
    <w:r w:rsidR="004C30B7" w:rsidRPr="00B753D0">
      <w:rPr>
        <w:rFonts w:ascii="Arial" w:hAnsi="Arial"/>
        <w:snapToGrid w:val="0"/>
        <w:sz w:val="18"/>
        <w:szCs w:val="18"/>
      </w:rPr>
      <w:fldChar w:fldCharType="separate"/>
    </w:r>
    <w:r>
      <w:rPr>
        <w:rFonts w:ascii="Arial" w:hAnsi="Arial"/>
        <w:noProof/>
        <w:snapToGrid w:val="0"/>
        <w:sz w:val="18"/>
        <w:szCs w:val="18"/>
      </w:rPr>
      <w:t>1</w:t>
    </w:r>
    <w:r w:rsidR="004C30B7" w:rsidRPr="00B753D0">
      <w:rPr>
        <w:rFonts w:ascii="Arial" w:hAnsi="Arial"/>
        <w:snapToGrid w:val="0"/>
        <w:sz w:val="18"/>
        <w:szCs w:val="18"/>
      </w:rPr>
      <w:fldChar w:fldCharType="end"/>
    </w:r>
    <w:r w:rsidR="00D41FF6" w:rsidRPr="00B753D0">
      <w:rPr>
        <w:rFonts w:ascii="Arial" w:hAnsi="Arial"/>
        <w:snapToGrid w:val="0"/>
        <w:sz w:val="18"/>
        <w:szCs w:val="18"/>
      </w:rPr>
      <w:t xml:space="preserve"> de </w:t>
    </w:r>
    <w:r w:rsidR="004C30B7" w:rsidRPr="00B753D0">
      <w:rPr>
        <w:rFonts w:ascii="Arial" w:hAnsi="Arial"/>
        <w:snapToGrid w:val="0"/>
        <w:sz w:val="18"/>
        <w:szCs w:val="18"/>
      </w:rPr>
      <w:fldChar w:fldCharType="begin"/>
    </w:r>
    <w:r w:rsidR="00D41FF6" w:rsidRPr="00B753D0">
      <w:rPr>
        <w:rFonts w:ascii="Arial" w:hAnsi="Arial"/>
        <w:snapToGrid w:val="0"/>
        <w:sz w:val="18"/>
        <w:szCs w:val="18"/>
      </w:rPr>
      <w:instrText xml:space="preserve"> NUMPAGES </w:instrText>
    </w:r>
    <w:r w:rsidR="004C30B7" w:rsidRPr="00B753D0">
      <w:rPr>
        <w:rFonts w:ascii="Arial" w:hAnsi="Arial"/>
        <w:snapToGrid w:val="0"/>
        <w:sz w:val="18"/>
        <w:szCs w:val="18"/>
      </w:rPr>
      <w:fldChar w:fldCharType="separate"/>
    </w:r>
    <w:r>
      <w:rPr>
        <w:rFonts w:ascii="Arial" w:hAnsi="Arial"/>
        <w:noProof/>
        <w:snapToGrid w:val="0"/>
        <w:sz w:val="18"/>
        <w:szCs w:val="18"/>
      </w:rPr>
      <w:t>1</w:t>
    </w:r>
    <w:r w:rsidR="004C30B7" w:rsidRPr="00B753D0">
      <w:rPr>
        <w:rFonts w:ascii="Arial" w:hAnsi="Arial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05D" w:rsidRDefault="0062505D">
      <w:r>
        <w:separator/>
      </w:r>
    </w:p>
  </w:footnote>
  <w:footnote w:type="continuationSeparator" w:id="0">
    <w:p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F6" w:rsidRDefault="001C3E45">
    <w:pPr>
      <w:pStyle w:val="Cabealho"/>
      <w:ind w:right="-567"/>
      <w:jc w:val="right"/>
    </w:pPr>
    <w:r>
      <w:rPr>
        <w:noProof/>
      </w:rPr>
      <w:drawing>
        <wp:inline distT="0" distB="0" distL="0" distR="0" wp14:anchorId="550256DC" wp14:editId="55CB0EC9">
          <wp:extent cx="2102400" cy="596041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ics_assinatura_bhtran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2400" cy="5960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5C"/>
    <w:rsid w:val="00003740"/>
    <w:rsid w:val="00003D5F"/>
    <w:rsid w:val="00003E00"/>
    <w:rsid w:val="000179FD"/>
    <w:rsid w:val="0003616C"/>
    <w:rsid w:val="00041B81"/>
    <w:rsid w:val="000513EE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408A2"/>
    <w:rsid w:val="001430C4"/>
    <w:rsid w:val="001477C1"/>
    <w:rsid w:val="001610C4"/>
    <w:rsid w:val="00184F7F"/>
    <w:rsid w:val="001A6585"/>
    <w:rsid w:val="001B499B"/>
    <w:rsid w:val="001C218D"/>
    <w:rsid w:val="001C3E45"/>
    <w:rsid w:val="001C75F0"/>
    <w:rsid w:val="001D3E84"/>
    <w:rsid w:val="001D43CB"/>
    <w:rsid w:val="001D4C00"/>
    <w:rsid w:val="001E1DE4"/>
    <w:rsid w:val="001E36AB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869FD"/>
    <w:rsid w:val="00290D0B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10EE1"/>
    <w:rsid w:val="00322B58"/>
    <w:rsid w:val="003459E3"/>
    <w:rsid w:val="00350B4B"/>
    <w:rsid w:val="00364B21"/>
    <w:rsid w:val="00366D22"/>
    <w:rsid w:val="0037139F"/>
    <w:rsid w:val="00383717"/>
    <w:rsid w:val="00390540"/>
    <w:rsid w:val="003B0CBB"/>
    <w:rsid w:val="003C2C2B"/>
    <w:rsid w:val="003C48DD"/>
    <w:rsid w:val="003D19E2"/>
    <w:rsid w:val="003D520D"/>
    <w:rsid w:val="0041213E"/>
    <w:rsid w:val="0043520C"/>
    <w:rsid w:val="00442031"/>
    <w:rsid w:val="00472CAA"/>
    <w:rsid w:val="004745FB"/>
    <w:rsid w:val="004815A6"/>
    <w:rsid w:val="004B38B4"/>
    <w:rsid w:val="004B63F1"/>
    <w:rsid w:val="004B6934"/>
    <w:rsid w:val="004C30B7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6F9C"/>
    <w:rsid w:val="00660F7E"/>
    <w:rsid w:val="00671209"/>
    <w:rsid w:val="006757E1"/>
    <w:rsid w:val="00685CA6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B4630"/>
    <w:rsid w:val="007B5984"/>
    <w:rsid w:val="007B5E42"/>
    <w:rsid w:val="007C4995"/>
    <w:rsid w:val="007C708A"/>
    <w:rsid w:val="007D2B35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89D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E0334"/>
    <w:rsid w:val="009E0A8B"/>
    <w:rsid w:val="00A132CD"/>
    <w:rsid w:val="00A17169"/>
    <w:rsid w:val="00A21515"/>
    <w:rsid w:val="00A2417A"/>
    <w:rsid w:val="00A272A4"/>
    <w:rsid w:val="00A44B42"/>
    <w:rsid w:val="00A46460"/>
    <w:rsid w:val="00A55E4E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56B1"/>
    <w:rsid w:val="00B21005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FE1"/>
    <w:rsid w:val="00C27FCF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342DC"/>
    <w:rsid w:val="00D3447D"/>
    <w:rsid w:val="00D41FF6"/>
    <w:rsid w:val="00D518A3"/>
    <w:rsid w:val="00D51DC4"/>
    <w:rsid w:val="00D6299B"/>
    <w:rsid w:val="00D7469B"/>
    <w:rsid w:val="00D90EBD"/>
    <w:rsid w:val="00D965BF"/>
    <w:rsid w:val="00DA41B7"/>
    <w:rsid w:val="00DA58A3"/>
    <w:rsid w:val="00DA68C1"/>
    <w:rsid w:val="00DC4260"/>
    <w:rsid w:val="00DE1F51"/>
    <w:rsid w:val="00DE7E9F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8408C"/>
    <w:rsid w:val="00E96B9E"/>
    <w:rsid w:val="00EA12F7"/>
    <w:rsid w:val="00EA2421"/>
    <w:rsid w:val="00EA58B2"/>
    <w:rsid w:val="00EC6866"/>
    <w:rsid w:val="00EE0B41"/>
    <w:rsid w:val="00EE7059"/>
    <w:rsid w:val="00EF174D"/>
    <w:rsid w:val="00EF394D"/>
    <w:rsid w:val="00F120A3"/>
    <w:rsid w:val="00F275F6"/>
    <w:rsid w:val="00F360D8"/>
    <w:rsid w:val="00F3687C"/>
    <w:rsid w:val="00F43A01"/>
    <w:rsid w:val="00F4541E"/>
    <w:rsid w:val="00F51E37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C4E50"/>
    <w:rsid w:val="00FD242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43DC5F7B-DCA2-4793-9A55-0B919E70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2</TotalTime>
  <Pages>1</Pages>
  <Words>96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LEONARDO HIDEKI OKANO BT001461</cp:lastModifiedBy>
  <cp:revision>6</cp:revision>
  <cp:lastPrinted>2023-11-06T14:03:00Z</cp:lastPrinted>
  <dcterms:created xsi:type="dcterms:W3CDTF">2024-02-08T18:38:00Z</dcterms:created>
  <dcterms:modified xsi:type="dcterms:W3CDTF">2024-02-20T12:40:00Z</dcterms:modified>
</cp:coreProperties>
</file>